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CC46A1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29CFDF9" wp14:editId="6BC8096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/>
                                              </a:blip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UzWtwIAALs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29CFDF9" wp14:editId="6BC8096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/>
                                        </a:blip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GFKRAXhAAAADA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C46A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CC46A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C46A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CC46A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CC46A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CC46A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C46A1">
                              <w:fldChar w:fldCharType="begin"/>
                            </w:r>
                            <w:r w:rsidR="00CC46A1">
                              <w:instrText xml:space="preserve"> NUMPAGES   \* MERGEFORMAT </w:instrText>
                            </w:r>
                            <w:r w:rsidR="00CC46A1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C46A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C46A1">
                        <w:fldChar w:fldCharType="begin"/>
                      </w:r>
                      <w:r w:rsidR="00CC46A1">
                        <w:instrText xml:space="preserve"> NUMPAGES   \* MERGEFORMAT </w:instrText>
                      </w:r>
                      <w:r w:rsidR="00CC46A1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C46A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Haettenschweiler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47BBB4C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345B-5F02-43AD-9020-3C4F2DE7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6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Alexis Solís Rodríguez</cp:lastModifiedBy>
  <cp:revision>6</cp:revision>
  <cp:lastPrinted>2011-03-04T19:05:00Z</cp:lastPrinted>
  <dcterms:created xsi:type="dcterms:W3CDTF">2014-01-02T13:42:00Z</dcterms:created>
  <dcterms:modified xsi:type="dcterms:W3CDTF">2020-12-02T13:30:00Z</dcterms:modified>
</cp:coreProperties>
</file>